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5A1FF835" w:rsidR="00535962" w:rsidRPr="00F7167E" w:rsidRDefault="00356133">
      <w:r>
        <w:rPr>
          <w:noProof/>
          <w:lang w:val="es-DO" w:eastAsia="es-DO"/>
        </w:rPr>
        <w:pict w14:anchorId="31F2348C">
          <v:group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4B3CBBD3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supbanco-daf-cm-2021-00</w:t>
                          </w:r>
                          <w:r w:rsidR="00356133">
                            <w:rPr>
                              <w:rStyle w:val="Style2"/>
                            </w:rPr>
                            <w:t>92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356133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356133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35613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356133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356133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35613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56133"/>
    <w:rsid w:val="003D160E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B0476-ACA7-4EE7-86E7-B85B026CB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9DF4F-10F7-40E9-8D6A-4AE4452E79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A1013E-92DC-4AA2-B6B9-D9D6DFE6730F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6d0ed0c3-5985-4eca-a33b-383541a093dd"/>
    <ds:schemaRef ds:uri="http://schemas.microsoft.com/office/infopath/2007/PartnerControls"/>
    <ds:schemaRef ds:uri="http://schemas.openxmlformats.org/package/2006/metadata/core-properties"/>
    <ds:schemaRef ds:uri="d1207536-9e68-4e3e-aeed-b740370baf1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Yudhilma Magdalena Montes de Oca Romero</cp:lastModifiedBy>
  <cp:revision>2</cp:revision>
  <cp:lastPrinted>2011-03-04T18:41:00Z</cp:lastPrinted>
  <dcterms:created xsi:type="dcterms:W3CDTF">2021-11-23T17:43:00Z</dcterms:created>
  <dcterms:modified xsi:type="dcterms:W3CDTF">2021-11-23T17:43:00Z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